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0B576" w14:textId="77777777" w:rsidR="000D21A6" w:rsidRDefault="000D21A6" w:rsidP="000D21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TOFT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d.ca.1420)</w:t>
      </w:r>
    </w:p>
    <w:p w14:paraId="5A0E4762" w14:textId="77777777" w:rsidR="000D21A6" w:rsidRDefault="000D21A6" w:rsidP="000D21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Norwich. Rafman.</w:t>
      </w:r>
    </w:p>
    <w:p w14:paraId="70D55A6F" w14:textId="77777777" w:rsidR="000D21A6" w:rsidRDefault="000D21A6" w:rsidP="000D21A6">
      <w:pPr>
        <w:pStyle w:val="NoSpacing"/>
        <w:rPr>
          <w:rFonts w:cs="Times New Roman"/>
          <w:szCs w:val="24"/>
        </w:rPr>
      </w:pPr>
    </w:p>
    <w:p w14:paraId="43FB3A60" w14:textId="77777777" w:rsidR="000D21A6" w:rsidRDefault="000D21A6" w:rsidP="000D21A6">
      <w:pPr>
        <w:pStyle w:val="NoSpacing"/>
        <w:rPr>
          <w:rFonts w:cs="Times New Roman"/>
          <w:szCs w:val="24"/>
        </w:rPr>
      </w:pPr>
    </w:p>
    <w:p w14:paraId="17FB5E01" w14:textId="77777777" w:rsidR="000D21A6" w:rsidRDefault="000D21A6" w:rsidP="000D21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>He was dead by this time.</w:t>
      </w:r>
    </w:p>
    <w:p w14:paraId="2151F9C6" w14:textId="77777777" w:rsidR="000D21A6" w:rsidRDefault="000D21A6" w:rsidP="000D21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F5F85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60E7D740" w14:textId="77777777" w:rsidR="000D21A6" w:rsidRDefault="000D21A6" w:rsidP="000D21A6">
      <w:pPr>
        <w:pStyle w:val="NoSpacing"/>
        <w:rPr>
          <w:rFonts w:cs="Times New Roman"/>
          <w:szCs w:val="24"/>
        </w:rPr>
      </w:pPr>
    </w:p>
    <w:p w14:paraId="3939A68A" w14:textId="77777777" w:rsidR="000D21A6" w:rsidRDefault="000D21A6" w:rsidP="000D21A6">
      <w:pPr>
        <w:pStyle w:val="NoSpacing"/>
        <w:rPr>
          <w:rFonts w:cs="Times New Roman"/>
          <w:szCs w:val="24"/>
        </w:rPr>
      </w:pPr>
    </w:p>
    <w:p w14:paraId="73B6D25F" w14:textId="77777777" w:rsidR="000D21A6" w:rsidRDefault="000D21A6" w:rsidP="000D21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Executor:   John Colchester of Bungay, Suffolk, spurrier(q.v.).   (ibid.)</w:t>
      </w:r>
    </w:p>
    <w:p w14:paraId="47B18956" w14:textId="77777777" w:rsidR="000D21A6" w:rsidRDefault="000D21A6" w:rsidP="000D21A6">
      <w:pPr>
        <w:pStyle w:val="NoSpacing"/>
        <w:rPr>
          <w:rFonts w:cs="Times New Roman"/>
          <w:szCs w:val="24"/>
        </w:rPr>
      </w:pPr>
    </w:p>
    <w:p w14:paraId="00EE87C8" w14:textId="77777777" w:rsidR="000D21A6" w:rsidRDefault="000D21A6" w:rsidP="000D21A6">
      <w:pPr>
        <w:pStyle w:val="NoSpacing"/>
        <w:rPr>
          <w:rFonts w:cs="Times New Roman"/>
          <w:szCs w:val="24"/>
        </w:rPr>
      </w:pPr>
    </w:p>
    <w:p w14:paraId="59DBA779" w14:textId="77777777" w:rsidR="000D21A6" w:rsidRDefault="000D21A6" w:rsidP="000D21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April 2024</w:t>
      </w:r>
    </w:p>
    <w:p w14:paraId="5DAF460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BCB36" w14:textId="77777777" w:rsidR="000D21A6" w:rsidRDefault="000D21A6" w:rsidP="009139A6">
      <w:r>
        <w:separator/>
      </w:r>
    </w:p>
  </w:endnote>
  <w:endnote w:type="continuationSeparator" w:id="0">
    <w:p w14:paraId="75098E84" w14:textId="77777777" w:rsidR="000D21A6" w:rsidRDefault="000D21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C06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1A3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316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12BAB" w14:textId="77777777" w:rsidR="000D21A6" w:rsidRDefault="000D21A6" w:rsidP="009139A6">
      <w:r>
        <w:separator/>
      </w:r>
    </w:p>
  </w:footnote>
  <w:footnote w:type="continuationSeparator" w:id="0">
    <w:p w14:paraId="027D79AB" w14:textId="77777777" w:rsidR="000D21A6" w:rsidRDefault="000D21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485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964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620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1A6"/>
    <w:rsid w:val="000666E0"/>
    <w:rsid w:val="000D21A6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82D0B"/>
  <w15:chartTrackingRefBased/>
  <w15:docId w15:val="{E4673015-5F92-4698-8B21-EB5983715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D21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2024-04-30T09:41:00Z</dcterms:created>
  <dcterms:modified xsi:type="dcterms:W3CDTF">2024-04-30T09:43:00Z</dcterms:modified>
</cp:coreProperties>
</file>